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Houghton and Sunderland South</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Houghton and Sunderland South</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Houghton and Sunderland South</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Houghton and Sunderland South</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Houghton and Sunderland South</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6.7%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Houghton and Sunderland South are estimated to have a score of 1-2 on the PGSI (low-risk gambling), whilst </w:t>
      </w:r>
      <w:r w:rsidRPr="00773DF7">
        <w:rPr>
          <w:rFonts w:ascii="Libre Franklin Light" w:hAnsi="Libre Franklin Light" w:cs="Calibri Light"/>
          <w:b/>
          <w:bCs/>
          <w:color w:val="C45911" w:themeColor="accent2" w:themeShade="BF"/>
        </w:rPr>
        <w:t xml:space="preserve">4.1%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3.9%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53.8% </w:t>
      </w:r>
      <w:r w:rsidRPr="004747BF">
        <w:rPr>
          <w:rFonts w:ascii="Libre Franklin Light" w:eastAsia="Times New Roman" w:hAnsi="Libre Franklin Light" w:cs="Calibri Light"/>
        </w:rPr>
        <w:t xml:space="preserve">of those respondents classified as PGSI 8+ in Houghton and Sunderland South</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Houghton and Sunderland South is estimated to be </w:t>
      </w:r>
      <w:r w:rsidRPr="00773DF7">
        <w:rPr>
          <w:rFonts w:ascii="Libre Franklin Light" w:eastAsia="Times New Roman" w:hAnsi="Libre Franklin Light" w:cs="Calibri Light"/>
          <w:b/>
          <w:bCs/>
          <w:color w:val="C45911" w:themeColor="accent2" w:themeShade="BF"/>
        </w:rPr>
        <w:t xml:space="preserve">£2,394,223</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Houghton and Sunderland South</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similar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14.7%</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Houghton and Sunderland South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6.7%</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Houghton and Sunderland South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4.1%</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Houghton and Sunderland South</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3.9%</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Houghton and Sunderland South.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Houghton and Sunderland South</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Houghton and Sunderland South.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Houghton and Sunderland South</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similar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7.4%</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15.4%</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Houghton and Sunderland South</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53.8%</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Houghton and Sunderland South.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Houghton and Sunderland South</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10.4%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17.5%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Houghton and Sunderland South</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Houghton and Sunderland South</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62.5%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Houghton and Sunderland South</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Houghton and Sunderland South</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Houghton and Sunderland South</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£2,394,223</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Houghton and Sunderland South</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£38,998</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£806,500</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£57,775</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£16,249</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£29,790</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£1,444,911</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£2,394,223</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Houghton and Sunderland South</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Houghton and Sunderland South</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19.6%</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Houghton and Sunderland South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22.3%</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Houghton and Sunderland South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2.5%</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Houghton and Sunderland South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1.4%</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Houghton and Sunderland South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57.0%</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Houghton and Sunderland South</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19.6%</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Houghton and Sunderland South</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22.3%</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Houghton and Sunderland South</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2.5%</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Houghton and Sunderland South</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Houghton and Sunderland South</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57.0%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Houghton and Sunderland South</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448B6820-97B3-4F8F-B7D9-A4E299033BAD}"/>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